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E0076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4E1E007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8" w14:textId="6A048CA9" w:rsidR="00C44B8B" w:rsidRPr="0052681C" w:rsidRDefault="00504828" w:rsidP="008469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04828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4E1E007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A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007B" w14:textId="7991CD5C" w:rsidR="00C44B8B" w:rsidRPr="00FB5AA6" w:rsidRDefault="00FB5AA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2316991</w:t>
            </w:r>
          </w:p>
        </w:tc>
      </w:tr>
    </w:tbl>
    <w:p w14:paraId="4E1E007D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7E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4E1E007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4E1E0080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4E1E008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4E1E0082" w14:textId="77777777" w:rsidR="00C44B8B" w:rsidRPr="0052681C" w:rsidRDefault="00C44B8B" w:rsidP="00C44B8B"/>
    <w:p w14:paraId="4E1E0083" w14:textId="77777777" w:rsidR="00C44B8B" w:rsidRPr="0052681C" w:rsidRDefault="00C44B8B" w:rsidP="00C44B8B"/>
    <w:p w14:paraId="4E1E0084" w14:textId="77777777" w:rsidR="00C44B8B" w:rsidRPr="0052681C" w:rsidRDefault="00C44B8B" w:rsidP="00C44B8B"/>
    <w:p w14:paraId="4E1E0085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4E1E0086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4E1E0087" w14:textId="4F84D016" w:rsidR="00612811" w:rsidRPr="00BE1FB3" w:rsidRDefault="002E437F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76A7C" w:rsidRPr="00276A7C">
        <w:rPr>
          <w:b/>
          <w:sz w:val="26"/>
          <w:szCs w:val="26"/>
        </w:rPr>
        <w:t>Га</w:t>
      </w:r>
      <w:r w:rsidR="00AB64FA">
        <w:rPr>
          <w:b/>
          <w:sz w:val="26"/>
          <w:szCs w:val="26"/>
        </w:rPr>
        <w:t>ситель вибрации ГВП(М)-1,6-11-45</w:t>
      </w:r>
      <w:r w:rsidR="00276A7C" w:rsidRPr="00276A7C">
        <w:rPr>
          <w:b/>
          <w:sz w:val="26"/>
          <w:szCs w:val="26"/>
        </w:rPr>
        <w:t>0</w:t>
      </w:r>
      <w:r w:rsidR="002B4A9B">
        <w:rPr>
          <w:b/>
          <w:sz w:val="26"/>
          <w:szCs w:val="26"/>
        </w:rPr>
        <w:t>/16-20</w:t>
      </w:r>
      <w:r>
        <w:rPr>
          <w:b/>
          <w:sz w:val="26"/>
          <w:szCs w:val="26"/>
        </w:rPr>
        <w:t>)</w:t>
      </w:r>
      <w:r w:rsidR="00FB5AA6">
        <w:rPr>
          <w:b/>
          <w:sz w:val="26"/>
          <w:szCs w:val="26"/>
        </w:rPr>
        <w:t xml:space="preserve"> или эквивалент</w:t>
      </w:r>
      <w:r w:rsidR="003F0654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BE1FB3">
        <w:rPr>
          <w:b/>
          <w:sz w:val="26"/>
          <w:szCs w:val="26"/>
        </w:rPr>
        <w:t xml:space="preserve"> </w:t>
      </w:r>
      <w:r w:rsidR="00AA670B" w:rsidRPr="003F0654">
        <w:rPr>
          <w:b/>
          <w:sz w:val="26"/>
          <w:szCs w:val="26"/>
          <w:u w:val="single"/>
        </w:rPr>
        <w:t>202</w:t>
      </w:r>
      <w:r w:rsidR="00AA670B" w:rsidRPr="003F0654">
        <w:rPr>
          <w:b/>
          <w:sz w:val="26"/>
          <w:szCs w:val="26"/>
          <w:u w:val="single"/>
          <w:lang w:val="en-US"/>
        </w:rPr>
        <w:t>A</w:t>
      </w:r>
    </w:p>
    <w:p w14:paraId="4E1E0088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4E1E0089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4E1E008A" w14:textId="7A068895" w:rsidR="004F4E9E" w:rsidRPr="00BE1FB3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BE1FB3">
        <w:rPr>
          <w:sz w:val="24"/>
          <w:szCs w:val="24"/>
        </w:rPr>
        <w:t xml:space="preserve">Технические требования, характеристики </w:t>
      </w:r>
      <w:r w:rsidR="00770408" w:rsidRPr="00BE1FB3">
        <w:rPr>
          <w:sz w:val="24"/>
          <w:szCs w:val="24"/>
        </w:rPr>
        <w:t>линейной арматуры и гасителей вибрации</w:t>
      </w:r>
      <w:r w:rsidR="004F4E9E" w:rsidRPr="00BE1FB3">
        <w:rPr>
          <w:sz w:val="24"/>
          <w:szCs w:val="24"/>
        </w:rPr>
        <w:t xml:space="preserve"> должны соответствовать параметрам </w:t>
      </w:r>
      <w:r w:rsidR="00E60BE1">
        <w:rPr>
          <w:sz w:val="24"/>
          <w:szCs w:val="24"/>
        </w:rPr>
        <w:t>ТУ 3449-015</w:t>
      </w:r>
      <w:r w:rsidR="00A17DCF" w:rsidRPr="001A7FCA">
        <w:rPr>
          <w:sz w:val="24"/>
          <w:szCs w:val="24"/>
        </w:rPr>
        <w:t>-</w:t>
      </w:r>
      <w:r w:rsidR="00E60BE1">
        <w:rPr>
          <w:sz w:val="24"/>
          <w:szCs w:val="24"/>
        </w:rPr>
        <w:t>84716711</w:t>
      </w:r>
      <w:r w:rsidR="00A17DCF" w:rsidRPr="001A7FCA">
        <w:rPr>
          <w:sz w:val="24"/>
          <w:szCs w:val="24"/>
        </w:rPr>
        <w:t>-20</w:t>
      </w:r>
      <w:r w:rsidR="00E60BE1">
        <w:rPr>
          <w:sz w:val="24"/>
          <w:szCs w:val="24"/>
        </w:rPr>
        <w:t>09</w:t>
      </w:r>
      <w:r w:rsidRPr="00BE1FB3">
        <w:rPr>
          <w:sz w:val="24"/>
          <w:szCs w:val="24"/>
        </w:rPr>
        <w:t>.</w:t>
      </w:r>
    </w:p>
    <w:p w14:paraId="4E1E008B" w14:textId="77777777" w:rsidR="00A305DC" w:rsidRP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BE1FB3">
        <w:rPr>
          <w:sz w:val="24"/>
          <w:szCs w:val="24"/>
        </w:rPr>
        <w:t xml:space="preserve">   </w:t>
      </w:r>
    </w:p>
    <w:p w14:paraId="4E1E008C" w14:textId="34CE5012" w:rsidR="00BE1FB3" w:rsidRDefault="00E60BE1" w:rsidP="00DF5F7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E60BE1">
        <w:rPr>
          <w:noProof/>
          <w:sz w:val="24"/>
          <w:szCs w:val="24"/>
        </w:rPr>
        <w:drawing>
          <wp:inline distT="0" distB="0" distL="0" distR="0" wp14:anchorId="7AEC2D18" wp14:editId="34C8DE20">
            <wp:extent cx="5178771" cy="191885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8771" cy="1918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0BE1">
        <w:rPr>
          <w:noProof/>
          <w:sz w:val="24"/>
          <w:szCs w:val="24"/>
        </w:rPr>
        <w:drawing>
          <wp:inline distT="0" distB="0" distL="0" distR="0" wp14:anchorId="69E28BF7" wp14:editId="6D45C789">
            <wp:extent cx="3285715" cy="1542857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85715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b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943"/>
        <w:gridCol w:w="1505"/>
        <w:gridCol w:w="998"/>
        <w:gridCol w:w="992"/>
        <w:gridCol w:w="993"/>
        <w:gridCol w:w="1514"/>
        <w:gridCol w:w="1516"/>
      </w:tblGrid>
      <w:tr w:rsidR="00C4202F" w14:paraId="5F3D4FFE" w14:textId="77777777" w:rsidTr="0082021D">
        <w:trPr>
          <w:jc w:val="center"/>
        </w:trPr>
        <w:tc>
          <w:tcPr>
            <w:tcW w:w="2943" w:type="dxa"/>
            <w:vMerge w:val="restart"/>
            <w:vAlign w:val="center"/>
          </w:tcPr>
          <w:p w14:paraId="354709FD" w14:textId="77777777" w:rsidR="00C4202F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4488" w:type="dxa"/>
            <w:gridSpan w:val="4"/>
            <w:vAlign w:val="center"/>
          </w:tcPr>
          <w:p w14:paraId="015701C9" w14:textId="77777777" w:rsidR="00C4202F" w:rsidRPr="000D7393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параметры, мм</w:t>
            </w:r>
          </w:p>
        </w:tc>
        <w:tc>
          <w:tcPr>
            <w:tcW w:w="1514" w:type="dxa"/>
            <w:vMerge w:val="restart"/>
            <w:vAlign w:val="center"/>
          </w:tcPr>
          <w:p w14:paraId="01EC2B74" w14:textId="77777777" w:rsidR="00C4202F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 груза, кг</w:t>
            </w:r>
          </w:p>
        </w:tc>
        <w:tc>
          <w:tcPr>
            <w:tcW w:w="1516" w:type="dxa"/>
            <w:vMerge w:val="restart"/>
            <w:vAlign w:val="center"/>
          </w:tcPr>
          <w:p w14:paraId="5C4BB3CB" w14:textId="77777777" w:rsidR="00C4202F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Масса, кг, не более</w:t>
            </w:r>
          </w:p>
        </w:tc>
      </w:tr>
      <w:tr w:rsidR="00C4202F" w14:paraId="7AE13785" w14:textId="77777777" w:rsidTr="0082021D">
        <w:trPr>
          <w:jc w:val="center"/>
        </w:trPr>
        <w:tc>
          <w:tcPr>
            <w:tcW w:w="2943" w:type="dxa"/>
            <w:vMerge/>
            <w:vAlign w:val="center"/>
          </w:tcPr>
          <w:p w14:paraId="4E329B50" w14:textId="77777777" w:rsidR="00C4202F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05" w:type="dxa"/>
            <w:vAlign w:val="center"/>
          </w:tcPr>
          <w:p w14:paraId="067D3651" w14:textId="77777777" w:rsidR="00C4202F" w:rsidRPr="00E60BE1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 w:rsidRPr="00E60BE1">
              <w:rPr>
                <w:sz w:val="24"/>
                <w:szCs w:val="24"/>
                <w:vertAlign w:val="subscript"/>
                <w:lang w:val="en-US"/>
              </w:rPr>
              <w:t>1</w:t>
            </w:r>
          </w:p>
        </w:tc>
        <w:tc>
          <w:tcPr>
            <w:tcW w:w="998" w:type="dxa"/>
            <w:vAlign w:val="center"/>
          </w:tcPr>
          <w:p w14:paraId="0C996445" w14:textId="77777777" w:rsidR="00C4202F" w:rsidRPr="00E60BE1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992" w:type="dxa"/>
            <w:vAlign w:val="center"/>
          </w:tcPr>
          <w:p w14:paraId="73A8704C" w14:textId="77777777" w:rsidR="00C4202F" w:rsidRPr="00E60BE1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</w:t>
            </w:r>
          </w:p>
        </w:tc>
        <w:tc>
          <w:tcPr>
            <w:tcW w:w="993" w:type="dxa"/>
            <w:vAlign w:val="center"/>
          </w:tcPr>
          <w:p w14:paraId="1FE90D85" w14:textId="77777777" w:rsidR="00C4202F" w:rsidRPr="00E60BE1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1514" w:type="dxa"/>
            <w:vMerge/>
            <w:vAlign w:val="center"/>
          </w:tcPr>
          <w:p w14:paraId="4AB86F2C" w14:textId="77777777" w:rsidR="00C4202F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16" w:type="dxa"/>
            <w:vMerge/>
            <w:vAlign w:val="center"/>
          </w:tcPr>
          <w:p w14:paraId="208DCC3E" w14:textId="77777777" w:rsidR="00C4202F" w:rsidRDefault="00C4202F" w:rsidP="007E2522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C479D7" w14:paraId="3E1DB9E9" w14:textId="77777777" w:rsidTr="0082021D">
        <w:trPr>
          <w:jc w:val="center"/>
        </w:trPr>
        <w:tc>
          <w:tcPr>
            <w:tcW w:w="2943" w:type="dxa"/>
          </w:tcPr>
          <w:p w14:paraId="2FCDAB5C" w14:textId="54B695FE" w:rsidR="00C479D7" w:rsidRPr="00E60BE1" w:rsidRDefault="00C479D7" w:rsidP="00AB64FA">
            <w:pPr>
              <w:tabs>
                <w:tab w:val="left" w:pos="709"/>
              </w:tabs>
              <w:ind w:firstLine="0"/>
              <w:jc w:val="left"/>
              <w:rPr>
                <w:sz w:val="24"/>
                <w:szCs w:val="24"/>
              </w:rPr>
            </w:pPr>
            <w:r w:rsidRPr="00E60BE1">
              <w:rPr>
                <w:sz w:val="24"/>
                <w:szCs w:val="24"/>
              </w:rPr>
              <w:t>ГВП(М)-</w:t>
            </w:r>
            <w:r w:rsidR="00276A7C">
              <w:rPr>
                <w:sz w:val="24"/>
                <w:szCs w:val="24"/>
              </w:rPr>
              <w:t>1,6-1</w:t>
            </w:r>
            <w:r w:rsidRPr="00E60BE1">
              <w:rPr>
                <w:sz w:val="24"/>
                <w:szCs w:val="24"/>
              </w:rPr>
              <w:t>1-</w:t>
            </w:r>
            <w:r w:rsidR="00276A7C">
              <w:rPr>
                <w:sz w:val="24"/>
                <w:szCs w:val="24"/>
              </w:rPr>
              <w:t>4</w:t>
            </w:r>
            <w:r w:rsidR="00AB64FA">
              <w:rPr>
                <w:sz w:val="24"/>
                <w:szCs w:val="24"/>
              </w:rPr>
              <w:t>5</w:t>
            </w:r>
            <w:r w:rsidRPr="00E60BE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/16-20</w:t>
            </w:r>
          </w:p>
        </w:tc>
        <w:tc>
          <w:tcPr>
            <w:tcW w:w="1505" w:type="dxa"/>
            <w:vAlign w:val="center"/>
          </w:tcPr>
          <w:p w14:paraId="0033B3CE" w14:textId="6A6BD99D" w:rsidR="00C479D7" w:rsidRDefault="00C479D7" w:rsidP="00E60BE1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15,0-22,5</w:t>
            </w:r>
          </w:p>
        </w:tc>
        <w:tc>
          <w:tcPr>
            <w:tcW w:w="998" w:type="dxa"/>
            <w:vAlign w:val="center"/>
          </w:tcPr>
          <w:p w14:paraId="5A858EF8" w14:textId="128BD4E3" w:rsidR="00C479D7" w:rsidRDefault="00276A7C" w:rsidP="00E60BE1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vAlign w:val="center"/>
          </w:tcPr>
          <w:p w14:paraId="50CAB595" w14:textId="4B10527E" w:rsidR="00C479D7" w:rsidRDefault="00276A7C" w:rsidP="00E60BE1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AB64FA">
              <w:rPr>
                <w:sz w:val="24"/>
                <w:szCs w:val="24"/>
              </w:rPr>
              <w:t>5</w:t>
            </w:r>
            <w:r w:rsidR="00C479D7">
              <w:rPr>
                <w:sz w:val="24"/>
                <w:szCs w:val="24"/>
              </w:rPr>
              <w:t>0</w:t>
            </w:r>
          </w:p>
        </w:tc>
        <w:tc>
          <w:tcPr>
            <w:tcW w:w="993" w:type="dxa"/>
            <w:vAlign w:val="center"/>
          </w:tcPr>
          <w:p w14:paraId="0BA4F62A" w14:textId="2CA5946C" w:rsidR="00C479D7" w:rsidRDefault="00C479D7" w:rsidP="00E60BE1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61,5</w:t>
            </w:r>
          </w:p>
        </w:tc>
        <w:tc>
          <w:tcPr>
            <w:tcW w:w="1514" w:type="dxa"/>
            <w:vAlign w:val="center"/>
          </w:tcPr>
          <w:p w14:paraId="52846559" w14:textId="112713C0" w:rsidR="00C479D7" w:rsidRDefault="00276A7C" w:rsidP="00E60BE1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1,6</w:t>
            </w:r>
          </w:p>
        </w:tc>
        <w:tc>
          <w:tcPr>
            <w:tcW w:w="1516" w:type="dxa"/>
            <w:vAlign w:val="center"/>
          </w:tcPr>
          <w:p w14:paraId="3C30FB19" w14:textId="7BA54674" w:rsidR="00C479D7" w:rsidRDefault="00276A7C" w:rsidP="00E60BE1">
            <w:pPr>
              <w:tabs>
                <w:tab w:val="left" w:pos="709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  <w:r w:rsidR="00AB64FA">
              <w:rPr>
                <w:sz w:val="24"/>
                <w:szCs w:val="24"/>
              </w:rPr>
              <w:t>8</w:t>
            </w:r>
          </w:p>
        </w:tc>
      </w:tr>
    </w:tbl>
    <w:p w14:paraId="4E1E00AB" w14:textId="77777777" w:rsidR="00BE1FB3" w:rsidRDefault="00BE1FB3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6F2F9A2" w14:textId="77777777" w:rsidR="00E60BE1" w:rsidRDefault="00E60BE1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5BC2B82" w14:textId="77777777" w:rsidR="00FB5AA6" w:rsidRDefault="00FB5AA6" w:rsidP="00FB5AA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4EDE0DFD" w14:textId="77777777" w:rsidR="00FB5AA6" w:rsidRDefault="00FB5AA6" w:rsidP="00FB5AA6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7CB952D" w14:textId="77777777" w:rsidR="00FB5AA6" w:rsidRDefault="00FB5AA6" w:rsidP="00FB5AA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826B944" w14:textId="77777777" w:rsidR="00FB5AA6" w:rsidRDefault="00FB5AA6" w:rsidP="00FB5AA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09E17FB" w14:textId="77777777" w:rsidR="00FB5AA6" w:rsidRDefault="00FB5AA6" w:rsidP="00FB5AA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0ACD73" w14:textId="77777777" w:rsidR="00FB5AA6" w:rsidRDefault="00FB5AA6" w:rsidP="00FB5AA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578A9BD" w14:textId="77777777" w:rsidR="00FB5AA6" w:rsidRDefault="00FB5AA6" w:rsidP="00FB5AA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114A655" w14:textId="77777777" w:rsidR="00FB5AA6" w:rsidRDefault="00FB5AA6" w:rsidP="00FB5AA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003DC94C" w14:textId="77777777" w:rsidR="00FB5AA6" w:rsidRDefault="00FB5AA6" w:rsidP="00FB5AA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D6027D9" w14:textId="77777777" w:rsidR="00FB5AA6" w:rsidRDefault="00FB5AA6" w:rsidP="00FB5AA6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4CE5955C" w14:textId="77777777" w:rsidR="00FB5AA6" w:rsidRDefault="00FB5AA6" w:rsidP="00FB5AA6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1E9FD75F" w14:textId="77777777" w:rsidR="00FB5AA6" w:rsidRDefault="00FB5AA6" w:rsidP="00FB5AA6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2.2. Победитель закупки на право заключения договора на поставку заявленной номенклатуры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75160F08" w14:textId="77777777" w:rsidR="00FB5AA6" w:rsidRDefault="00FB5AA6" w:rsidP="00FB5AA6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6A4B9699" w14:textId="77777777" w:rsidR="00FB5AA6" w:rsidRDefault="00FB5AA6" w:rsidP="00FB5AA6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0DD4C9D" w14:textId="77777777" w:rsidR="00FB5AA6" w:rsidRDefault="00FB5AA6" w:rsidP="00FB5AA6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74D1057D" w14:textId="77777777" w:rsidR="00FB5AA6" w:rsidRDefault="00FB5AA6" w:rsidP="00FB5AA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1CC8054" w14:textId="77777777" w:rsidR="00FB5AA6" w:rsidRDefault="00FB5AA6" w:rsidP="00FB5AA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6D63C9FD" w14:textId="77777777" w:rsidR="00FB5AA6" w:rsidRDefault="00FB5AA6" w:rsidP="00FB5A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848E6F2" w14:textId="77777777" w:rsidR="00FB5AA6" w:rsidRDefault="00FB5AA6" w:rsidP="00FB5A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FD0AB75" w14:textId="77777777" w:rsidR="00FB5AA6" w:rsidRDefault="00FB5AA6" w:rsidP="00FB5AA6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34E5D4D" w14:textId="77777777" w:rsidR="00FB5AA6" w:rsidRDefault="00FB5AA6" w:rsidP="00FB5A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005E3CDA" w14:textId="77777777" w:rsidR="00FB5AA6" w:rsidRDefault="00FB5AA6" w:rsidP="00FB5A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A511D8F" w14:textId="77777777" w:rsidR="00FB5AA6" w:rsidRDefault="00FB5AA6" w:rsidP="00FB5A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4E7D0CA" w14:textId="77777777" w:rsidR="00FB5AA6" w:rsidRDefault="00FB5AA6" w:rsidP="00FB5AA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5C41B571" w14:textId="77777777" w:rsidR="00FB5AA6" w:rsidRDefault="00FB5AA6" w:rsidP="00FB5A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FDA84A5" w14:textId="77777777" w:rsidR="00FB5AA6" w:rsidRDefault="00FB5AA6" w:rsidP="00FB5A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D1F8A8D" w14:textId="77777777" w:rsidR="00FB5AA6" w:rsidRDefault="00FB5AA6" w:rsidP="00FB5AA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E13308C" w14:textId="77777777" w:rsidR="00FB5AA6" w:rsidRDefault="00FB5AA6" w:rsidP="00FB5A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13A1EDC" w14:textId="77777777" w:rsidR="00FB5AA6" w:rsidRDefault="00FB5AA6" w:rsidP="00FB5A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DBEBA03" w14:textId="77777777" w:rsidR="00FB5AA6" w:rsidRDefault="00FB5AA6" w:rsidP="00FB5AA6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8F2C1A1" w14:textId="77777777" w:rsidR="00FB5AA6" w:rsidRDefault="00FB5AA6" w:rsidP="00FB5A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3FB34B3" w14:textId="77777777" w:rsidR="00FB5AA6" w:rsidRDefault="00FB5AA6" w:rsidP="00FB5A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1721907F" w14:textId="77777777" w:rsidR="00FB5AA6" w:rsidRDefault="00FB5AA6" w:rsidP="00FB5A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DB106F7" w14:textId="77777777" w:rsidR="00FB5AA6" w:rsidRDefault="00FB5AA6" w:rsidP="00FB5A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0B651FBB" w14:textId="77777777" w:rsidR="00FB5AA6" w:rsidRDefault="00FB5AA6" w:rsidP="00FB5A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17EEEEC" w14:textId="77777777" w:rsidR="00FB5AA6" w:rsidRDefault="00FB5AA6" w:rsidP="00FB5A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DA0B118" w14:textId="77777777" w:rsidR="00FB5AA6" w:rsidRDefault="00FB5AA6" w:rsidP="00FB5AA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58B6CBFF" w14:textId="77777777" w:rsidR="00FB5AA6" w:rsidRDefault="00FB5AA6" w:rsidP="00FB5AA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7BCCD26" w14:textId="77777777" w:rsidR="00FB5AA6" w:rsidRDefault="00FB5AA6" w:rsidP="00FB5AA6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1173101" w14:textId="77777777" w:rsidR="00FB5AA6" w:rsidRDefault="00FB5AA6" w:rsidP="00FB5AA6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11BFB321" w14:textId="77777777" w:rsidR="00FB5AA6" w:rsidRDefault="00FB5AA6" w:rsidP="00FB5AA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0247C292" w14:textId="77777777" w:rsidR="00FB5AA6" w:rsidRDefault="00FB5AA6" w:rsidP="00FB5AA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E1E00D8" w14:textId="77777777" w:rsidR="001D6900" w:rsidRPr="0052681C" w:rsidRDefault="001D6900" w:rsidP="00451C4D">
      <w:pPr>
        <w:rPr>
          <w:sz w:val="26"/>
          <w:szCs w:val="26"/>
        </w:rPr>
      </w:pPr>
    </w:p>
    <w:p w14:paraId="4E1E00D9" w14:textId="77777777" w:rsidR="004A2665" w:rsidRPr="0052681C" w:rsidRDefault="004A2665" w:rsidP="00451C4D">
      <w:pPr>
        <w:rPr>
          <w:sz w:val="26"/>
          <w:szCs w:val="26"/>
        </w:rPr>
      </w:pPr>
    </w:p>
    <w:p w14:paraId="4E1E00D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4E1E00D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4E1E00D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C599A" w14:textId="77777777" w:rsidR="00A04010" w:rsidRDefault="00A04010">
      <w:r>
        <w:separator/>
      </w:r>
    </w:p>
  </w:endnote>
  <w:endnote w:type="continuationSeparator" w:id="0">
    <w:p w14:paraId="43D377AE" w14:textId="77777777" w:rsidR="00A04010" w:rsidRDefault="00A040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8E1217" w14:textId="77777777" w:rsidR="00A04010" w:rsidRDefault="00A04010">
      <w:r>
        <w:separator/>
      </w:r>
    </w:p>
  </w:footnote>
  <w:footnote w:type="continuationSeparator" w:id="0">
    <w:p w14:paraId="6E7C3B87" w14:textId="77777777" w:rsidR="00A04010" w:rsidRDefault="00A040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E00E3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4E1E00E4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5D2"/>
    <w:rsid w:val="000000C1"/>
    <w:rsid w:val="0000134E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3E33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5A7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60F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6F5D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0D71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4195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76A7C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4A9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ACF"/>
    <w:rsid w:val="002D5C5F"/>
    <w:rsid w:val="002D5E88"/>
    <w:rsid w:val="002E18B5"/>
    <w:rsid w:val="002E18E0"/>
    <w:rsid w:val="002E22F4"/>
    <w:rsid w:val="002E3087"/>
    <w:rsid w:val="002E437F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01BF"/>
    <w:rsid w:val="003F0654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0E5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78D3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1B"/>
    <w:rsid w:val="004F7936"/>
    <w:rsid w:val="004F7A6F"/>
    <w:rsid w:val="00501281"/>
    <w:rsid w:val="00504413"/>
    <w:rsid w:val="00504828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4D38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5910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21D"/>
    <w:rsid w:val="008205F9"/>
    <w:rsid w:val="00820724"/>
    <w:rsid w:val="00820924"/>
    <w:rsid w:val="00820E86"/>
    <w:rsid w:val="00821237"/>
    <w:rsid w:val="00822362"/>
    <w:rsid w:val="00822B83"/>
    <w:rsid w:val="0082481E"/>
    <w:rsid w:val="008251F8"/>
    <w:rsid w:val="0082648A"/>
    <w:rsid w:val="008274AA"/>
    <w:rsid w:val="0082755E"/>
    <w:rsid w:val="008308C3"/>
    <w:rsid w:val="00830DFB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53B4"/>
    <w:rsid w:val="0084697B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05B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031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0FF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62B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10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C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143B"/>
    <w:rsid w:val="00A72317"/>
    <w:rsid w:val="00A74EE0"/>
    <w:rsid w:val="00A754B3"/>
    <w:rsid w:val="00A75BD4"/>
    <w:rsid w:val="00A76E85"/>
    <w:rsid w:val="00A76EF0"/>
    <w:rsid w:val="00A811F8"/>
    <w:rsid w:val="00A81795"/>
    <w:rsid w:val="00A81AB9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64FA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0517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B63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23"/>
    <w:rsid w:val="00BD2843"/>
    <w:rsid w:val="00BD2CC9"/>
    <w:rsid w:val="00BD634D"/>
    <w:rsid w:val="00BD705D"/>
    <w:rsid w:val="00BD7275"/>
    <w:rsid w:val="00BE0260"/>
    <w:rsid w:val="00BE1FB3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47F"/>
    <w:rsid w:val="00C33C85"/>
    <w:rsid w:val="00C344EA"/>
    <w:rsid w:val="00C351A7"/>
    <w:rsid w:val="00C3560E"/>
    <w:rsid w:val="00C409DF"/>
    <w:rsid w:val="00C40B77"/>
    <w:rsid w:val="00C4202F"/>
    <w:rsid w:val="00C4476E"/>
    <w:rsid w:val="00C44B8B"/>
    <w:rsid w:val="00C456AB"/>
    <w:rsid w:val="00C457BA"/>
    <w:rsid w:val="00C45963"/>
    <w:rsid w:val="00C46838"/>
    <w:rsid w:val="00C468CF"/>
    <w:rsid w:val="00C479D7"/>
    <w:rsid w:val="00C47A7D"/>
    <w:rsid w:val="00C50159"/>
    <w:rsid w:val="00C50B6D"/>
    <w:rsid w:val="00C52D31"/>
    <w:rsid w:val="00C53688"/>
    <w:rsid w:val="00C53A1B"/>
    <w:rsid w:val="00C53CD5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0CF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5D2"/>
    <w:rsid w:val="00D73CA5"/>
    <w:rsid w:val="00D7407F"/>
    <w:rsid w:val="00D76196"/>
    <w:rsid w:val="00D76EF9"/>
    <w:rsid w:val="00D7710C"/>
    <w:rsid w:val="00D80AA2"/>
    <w:rsid w:val="00D81F55"/>
    <w:rsid w:val="00D8303D"/>
    <w:rsid w:val="00D83D74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5F74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BE1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AA6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E1E0076"/>
  <w15:docId w15:val="{9D2FB5B3-7345-449B-9FD7-75D1F333F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  <w:style w:type="paragraph" w:customStyle="1" w:styleId="zagpunkt">
    <w:name w:val="zagpunkt"/>
    <w:basedOn w:val="a0"/>
    <w:rsid w:val="00821237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3CEBA-F230-44FA-A691-F75EE864C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3EEE3C-9285-4257-897E-19C9B5402A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DBA0EF06-9AD8-48A5-A6A2-8D13B2C965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F3A7D7-D5C1-4219-AEA3-B2B13AAAB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4</Pages>
  <Words>1155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7730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Лепейко Марина Викторовна</cp:lastModifiedBy>
  <cp:revision>2</cp:revision>
  <cp:lastPrinted>2010-09-30T13:29:00Z</cp:lastPrinted>
  <dcterms:created xsi:type="dcterms:W3CDTF">2019-10-23T14:43:00Z</dcterms:created>
  <dcterms:modified xsi:type="dcterms:W3CDTF">2023-02-16T06:55:00Z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